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1CE715C7" w:rsidR="00BD359E" w:rsidRPr="00846B76" w:rsidRDefault="004856BD" w:rsidP="00A35B7E">
            <w:r>
              <w:t xml:space="preserve">Sonterra </w:t>
            </w:r>
            <w:r w:rsidR="00A52FE2">
              <w:t>Lift Station #</w:t>
            </w:r>
            <w:r w:rsidR="00761EA3">
              <w:t>2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52BE4C46" w:rsidR="00BD359E" w:rsidRPr="00846B76" w:rsidRDefault="00761EA3" w:rsidP="00A35B7E">
            <w:r>
              <w:t>1449 CR 1449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6EF011FE" w:rsidR="001F09CE" w:rsidRPr="00846B76" w:rsidRDefault="00512EBE" w:rsidP="001F09CE">
            <w:r>
              <w:t>Jarrell, TX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3AB71C5E" w:rsidR="00BD359E" w:rsidRPr="00846B76" w:rsidRDefault="00B8459E" w:rsidP="00A35B7E">
            <w:r>
              <w:t xml:space="preserve">Wastewater 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623BFA87" w:rsidR="00E35860" w:rsidRDefault="00761EA3" w:rsidP="00A35B7E">
            <w:r>
              <w:t>ONCOR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65FB05EE" w:rsidR="00E35860" w:rsidRDefault="00761EA3" w:rsidP="00A35B7E">
            <w:r>
              <w:t>10443720000493200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>Primary Emergency Contact 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>Alt. Emergency Contact 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761EA3">
        <w:trPr>
          <w:trHeight w:val="277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4FD5F41C" w:rsidR="00BD359E" w:rsidRPr="00E204FF" w:rsidRDefault="00A52FE2" w:rsidP="00A35B7E">
            <w:pPr>
              <w:pStyle w:val="Heading1"/>
              <w:outlineLvl w:val="0"/>
            </w:pPr>
            <w:r>
              <w:t>Lift Station #</w:t>
            </w:r>
            <w:r w:rsidR="00761EA3">
              <w:t>2</w:t>
            </w:r>
            <w:r>
              <w:t xml:space="preserve"> with access port to plug in trailer mounted portable generator.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1D278FC6" w:rsidR="000172E5" w:rsidRDefault="00A35B7E" w:rsidP="00E204FF">
      <w:pPr>
        <w:pStyle w:val="NoSpacing"/>
      </w:pPr>
      <w:r>
        <w:lastRenderedPageBreak/>
        <w:br w:type="textWrapping" w:clear="all"/>
      </w:r>
    </w:p>
    <w:p w14:paraId="2A51B035" w14:textId="7A256984" w:rsidR="001F09CE" w:rsidRDefault="00275DFE" w:rsidP="00E204FF">
      <w:pPr>
        <w:pStyle w:val="NoSpacing"/>
      </w:pPr>
      <w:r w:rsidRPr="00275DFE">
        <w:rPr>
          <w:noProof/>
        </w:rPr>
        <w:drawing>
          <wp:inline distT="0" distB="0" distL="0" distR="0" wp14:anchorId="084DF361" wp14:editId="317E7E9F">
            <wp:extent cx="3867690" cy="486795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67690" cy="4867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58D1F" w14:textId="297D054B" w:rsidR="001F09CE" w:rsidRPr="0006568A" w:rsidRDefault="001F09CE" w:rsidP="00E204FF">
      <w:pPr>
        <w:pStyle w:val="NoSpacing"/>
      </w:pP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EC5928" w14:textId="77777777" w:rsidR="00A22BEE" w:rsidRDefault="00A22BEE" w:rsidP="000172E5">
      <w:pPr>
        <w:spacing w:after="0" w:line="240" w:lineRule="auto"/>
      </w:pPr>
      <w:r>
        <w:separator/>
      </w:r>
    </w:p>
  </w:endnote>
  <w:endnote w:type="continuationSeparator" w:id="0">
    <w:p w14:paraId="3DF605E0" w14:textId="77777777" w:rsidR="00A22BEE" w:rsidRDefault="00A22BEE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F66B210-CEA2-4AF1-AAED-C7A2C509A322}"/>
    <w:embedBold r:id="rId2" w:fontKey="{D31DF5E7-63FA-4766-B9DE-AAB05737A66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A954DDFE-32CB-4B5A-92D0-160E39F50831}"/>
    <w:embedBold r:id="rId4" w:fontKey="{17BAEE72-3C59-4E7D-9A5A-F3E44C0442FC}"/>
    <w:embedItalic r:id="rId5" w:fontKey="{A2FD3EFA-3661-4750-8AED-1B9217499D8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4A2D436A-01B8-495B-A73D-F03F38BB35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257DD1" w14:textId="77777777" w:rsidR="00A22BEE" w:rsidRDefault="00A22BEE" w:rsidP="000172E5">
      <w:pPr>
        <w:spacing w:after="0" w:line="240" w:lineRule="auto"/>
      </w:pPr>
      <w:r>
        <w:separator/>
      </w:r>
    </w:p>
  </w:footnote>
  <w:footnote w:type="continuationSeparator" w:id="0">
    <w:p w14:paraId="338AA2DC" w14:textId="77777777" w:rsidR="00A22BEE" w:rsidRDefault="00A22BEE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4D2F7EB6" w:rsidR="00B337A2" w:rsidRPr="00E204FF" w:rsidRDefault="00A35B7E" w:rsidP="00E204FF">
          <w:pPr>
            <w:pStyle w:val="Header"/>
          </w:pPr>
          <w:r>
            <w:t>District Cri</w:t>
          </w:r>
          <w:r w:rsidR="00D75E4D">
            <w:t>t</w:t>
          </w:r>
          <w:r>
            <w:t xml:space="preserve">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proofState w:spelling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3D64"/>
    <w:rsid w:val="0006568A"/>
    <w:rsid w:val="00076F0F"/>
    <w:rsid w:val="00084253"/>
    <w:rsid w:val="000D1F49"/>
    <w:rsid w:val="001036CE"/>
    <w:rsid w:val="001727CA"/>
    <w:rsid w:val="001B663D"/>
    <w:rsid w:val="001C6D27"/>
    <w:rsid w:val="001D1C33"/>
    <w:rsid w:val="001F09CE"/>
    <w:rsid w:val="002164B2"/>
    <w:rsid w:val="00224D33"/>
    <w:rsid w:val="00275DFE"/>
    <w:rsid w:val="002C56E6"/>
    <w:rsid w:val="00311D4F"/>
    <w:rsid w:val="00342139"/>
    <w:rsid w:val="00344849"/>
    <w:rsid w:val="00361E11"/>
    <w:rsid w:val="00362FB1"/>
    <w:rsid w:val="003F0847"/>
    <w:rsid w:val="0040090B"/>
    <w:rsid w:val="0046302A"/>
    <w:rsid w:val="0047342C"/>
    <w:rsid w:val="004856BD"/>
    <w:rsid w:val="00487D2D"/>
    <w:rsid w:val="004D5D62"/>
    <w:rsid w:val="005112D0"/>
    <w:rsid w:val="00512EBE"/>
    <w:rsid w:val="00577E06"/>
    <w:rsid w:val="00583334"/>
    <w:rsid w:val="005A3BF7"/>
    <w:rsid w:val="005D5060"/>
    <w:rsid w:val="005F2035"/>
    <w:rsid w:val="005F7990"/>
    <w:rsid w:val="006145D8"/>
    <w:rsid w:val="00615005"/>
    <w:rsid w:val="0063739C"/>
    <w:rsid w:val="006C6DBA"/>
    <w:rsid w:val="007147D7"/>
    <w:rsid w:val="00745184"/>
    <w:rsid w:val="00761EA3"/>
    <w:rsid w:val="00770F25"/>
    <w:rsid w:val="00773FDE"/>
    <w:rsid w:val="007A1FF2"/>
    <w:rsid w:val="007A35A8"/>
    <w:rsid w:val="007B0A85"/>
    <w:rsid w:val="007C6A52"/>
    <w:rsid w:val="008079CC"/>
    <w:rsid w:val="0082043E"/>
    <w:rsid w:val="00846B76"/>
    <w:rsid w:val="0088580B"/>
    <w:rsid w:val="008E203A"/>
    <w:rsid w:val="0091229C"/>
    <w:rsid w:val="009176B1"/>
    <w:rsid w:val="00924C49"/>
    <w:rsid w:val="00940E73"/>
    <w:rsid w:val="009435C6"/>
    <w:rsid w:val="009556E6"/>
    <w:rsid w:val="0098597D"/>
    <w:rsid w:val="009E65DC"/>
    <w:rsid w:val="009F619A"/>
    <w:rsid w:val="009F6DDE"/>
    <w:rsid w:val="00A22BEE"/>
    <w:rsid w:val="00A35B7E"/>
    <w:rsid w:val="00A370A8"/>
    <w:rsid w:val="00A52FE2"/>
    <w:rsid w:val="00B337A2"/>
    <w:rsid w:val="00B8459E"/>
    <w:rsid w:val="00B853CB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A4F60"/>
    <w:rsid w:val="00CB4A51"/>
    <w:rsid w:val="00CD4532"/>
    <w:rsid w:val="00CD47B0"/>
    <w:rsid w:val="00CE6104"/>
    <w:rsid w:val="00CE7918"/>
    <w:rsid w:val="00D06C3D"/>
    <w:rsid w:val="00D16163"/>
    <w:rsid w:val="00D40B55"/>
    <w:rsid w:val="00D75E4D"/>
    <w:rsid w:val="00DB3FAD"/>
    <w:rsid w:val="00E204FF"/>
    <w:rsid w:val="00E35860"/>
    <w:rsid w:val="00E61C09"/>
    <w:rsid w:val="00EB3B58"/>
    <w:rsid w:val="00EC7359"/>
    <w:rsid w:val="00EE0452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69</Words>
  <Characters>394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2021-10-06T09:01:00Z</dcterms:created>
  <dcterms:modified xsi:type="dcterms:W3CDTF">2021-10-06T09:05:00Z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